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A57" w:rsidRPr="00A414AB" w:rsidRDefault="00400A57" w:rsidP="00A414AB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 w:rsidRPr="00A414AB">
        <w:rPr>
          <w:rFonts w:ascii="Times New Roman" w:hAnsi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400A57" w:rsidRPr="00A414AB" w:rsidRDefault="00400A57" w:rsidP="00A414AB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 w:rsidRPr="00A414AB">
        <w:rPr>
          <w:rFonts w:ascii="Times New Roman" w:hAnsi="Times New Roman"/>
          <w:sz w:val="24"/>
          <w:szCs w:val="24"/>
        </w:rPr>
        <w:t>общеразвивающего вида детский сад № 6</w:t>
      </w:r>
    </w:p>
    <w:p w:rsidR="00400A57" w:rsidRPr="00A414AB" w:rsidRDefault="00400A57" w:rsidP="00A414AB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 w:rsidRPr="00A414AB">
        <w:rPr>
          <w:rFonts w:ascii="Times New Roman" w:hAnsi="Times New Roman"/>
          <w:sz w:val="24"/>
          <w:szCs w:val="24"/>
        </w:rPr>
        <w:t>муниципального образования город Новороссийск</w:t>
      </w:r>
    </w:p>
    <w:p w:rsidR="00400A57" w:rsidRPr="00A414AB" w:rsidRDefault="00400A57" w:rsidP="00A414AB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 w:rsidRPr="00A414AB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400A57" w:rsidRPr="00A414AB" w:rsidRDefault="00400A57" w:rsidP="00A414AB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 w:rsidRPr="00A414AB">
        <w:rPr>
          <w:rFonts w:ascii="Times New Roman" w:hAnsi="Times New Roman"/>
          <w:sz w:val="24"/>
          <w:szCs w:val="24"/>
        </w:rPr>
        <w:t>353983, ст. Раевская, ул. Садовая, 66а.</w:t>
      </w:r>
    </w:p>
    <w:p w:rsidR="00400A57" w:rsidRPr="00A414AB" w:rsidRDefault="00400A57" w:rsidP="00A414AB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400A57" w:rsidRPr="00A414AB" w:rsidRDefault="00400A57" w:rsidP="00A414AB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400A57" w:rsidRPr="00A414AB" w:rsidRDefault="00400A57" w:rsidP="00A414AB">
      <w:pPr>
        <w:spacing w:after="0" w:line="240" w:lineRule="atLeast"/>
        <w:jc w:val="center"/>
        <w:rPr>
          <w:rFonts w:ascii="Times New Roman" w:hAnsi="Times New Roman"/>
        </w:rPr>
      </w:pPr>
    </w:p>
    <w:p w:rsidR="00400A57" w:rsidRPr="00A414AB" w:rsidRDefault="00400A57" w:rsidP="00A414AB">
      <w:pPr>
        <w:spacing w:after="0" w:line="240" w:lineRule="atLeast"/>
        <w:jc w:val="center"/>
        <w:rPr>
          <w:rFonts w:ascii="Times New Roman" w:hAnsi="Times New Roman"/>
        </w:rPr>
      </w:pPr>
      <w:r w:rsidRPr="00A414AB">
        <w:rPr>
          <w:rFonts w:ascii="Times New Roman" w:hAnsi="Times New Roman"/>
          <w:sz w:val="32"/>
          <w:szCs w:val="32"/>
        </w:rPr>
        <w:t>ПРИКАЗ</w:t>
      </w:r>
    </w:p>
    <w:p w:rsidR="00400A57" w:rsidRPr="00A414AB" w:rsidRDefault="00400A57" w:rsidP="00A414AB">
      <w:pPr>
        <w:spacing w:after="0" w:line="240" w:lineRule="atLeast"/>
        <w:jc w:val="center"/>
        <w:rPr>
          <w:rFonts w:ascii="Times New Roman" w:hAnsi="Times New Roman"/>
        </w:rPr>
      </w:pPr>
    </w:p>
    <w:p w:rsidR="00400A57" w:rsidRPr="00A414AB" w:rsidRDefault="00400A57" w:rsidP="00A414AB">
      <w:pPr>
        <w:spacing w:after="0" w:line="240" w:lineRule="atLeast"/>
        <w:jc w:val="center"/>
        <w:rPr>
          <w:rFonts w:ascii="Times New Roman" w:hAnsi="Times New Roman"/>
        </w:rPr>
      </w:pPr>
    </w:p>
    <w:p w:rsidR="00400A57" w:rsidRPr="00A414AB" w:rsidRDefault="00400A57" w:rsidP="00A414AB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A414AB">
        <w:rPr>
          <w:rFonts w:ascii="Times New Roman" w:hAnsi="Times New Roman"/>
          <w:sz w:val="24"/>
          <w:szCs w:val="24"/>
        </w:rPr>
        <w:t xml:space="preserve">от  </w:t>
      </w:r>
      <w:r>
        <w:rPr>
          <w:rFonts w:ascii="Times New Roman" w:hAnsi="Times New Roman"/>
          <w:sz w:val="24"/>
          <w:szCs w:val="24"/>
        </w:rPr>
        <w:t>17</w:t>
      </w:r>
      <w:r w:rsidRPr="00A414A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</w:t>
      </w:r>
      <w:r w:rsidRPr="007139E8">
        <w:rPr>
          <w:rFonts w:ascii="Times New Roman" w:hAnsi="Times New Roman"/>
          <w:sz w:val="24"/>
          <w:szCs w:val="24"/>
        </w:rPr>
        <w:t>2</w:t>
      </w:r>
      <w:r w:rsidRPr="00A414AB">
        <w:rPr>
          <w:rFonts w:ascii="Times New Roman" w:hAnsi="Times New Roman"/>
          <w:sz w:val="24"/>
          <w:szCs w:val="24"/>
        </w:rPr>
        <w:t>.201</w:t>
      </w:r>
      <w:r>
        <w:rPr>
          <w:rFonts w:ascii="Times New Roman" w:hAnsi="Times New Roman"/>
          <w:sz w:val="24"/>
          <w:szCs w:val="24"/>
        </w:rPr>
        <w:t>6</w:t>
      </w:r>
      <w:r w:rsidRPr="00A414AB">
        <w:rPr>
          <w:rFonts w:ascii="Times New Roman" w:hAnsi="Times New Roman"/>
          <w:sz w:val="24"/>
          <w:szCs w:val="24"/>
        </w:rPr>
        <w:t>г.</w:t>
      </w:r>
      <w:r w:rsidRPr="00A414AB">
        <w:rPr>
          <w:rFonts w:ascii="Times New Roman" w:hAnsi="Times New Roman"/>
          <w:sz w:val="24"/>
          <w:szCs w:val="24"/>
        </w:rPr>
        <w:tab/>
      </w:r>
      <w:r w:rsidRPr="00A414AB">
        <w:rPr>
          <w:rFonts w:ascii="Times New Roman" w:hAnsi="Times New Roman"/>
          <w:sz w:val="24"/>
          <w:szCs w:val="24"/>
        </w:rPr>
        <w:tab/>
      </w:r>
      <w:r w:rsidRPr="00A414AB">
        <w:rPr>
          <w:rFonts w:ascii="Times New Roman" w:hAnsi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hAnsi="Times New Roman"/>
          <w:sz w:val="24"/>
          <w:szCs w:val="24"/>
        </w:rPr>
        <w:tab/>
      </w:r>
      <w:r w:rsidRPr="00A414AB">
        <w:rPr>
          <w:rFonts w:ascii="Times New Roman" w:hAnsi="Times New Roman"/>
          <w:sz w:val="24"/>
          <w:szCs w:val="24"/>
        </w:rPr>
        <w:tab/>
      </w:r>
      <w:r w:rsidRPr="00A414AB">
        <w:rPr>
          <w:rFonts w:ascii="Times New Roman" w:hAnsi="Times New Roman"/>
          <w:sz w:val="24"/>
          <w:szCs w:val="24"/>
        </w:rPr>
        <w:tab/>
      </w:r>
      <w:r w:rsidRPr="00A414AB">
        <w:rPr>
          <w:rFonts w:ascii="Times New Roman" w:hAnsi="Times New Roman"/>
          <w:sz w:val="24"/>
          <w:szCs w:val="24"/>
        </w:rPr>
        <w:tab/>
        <w:t xml:space="preserve">          №  </w:t>
      </w:r>
      <w:r>
        <w:rPr>
          <w:rFonts w:ascii="Times New Roman" w:hAnsi="Times New Roman"/>
          <w:sz w:val="24"/>
          <w:szCs w:val="24"/>
        </w:rPr>
        <w:t>73</w:t>
      </w:r>
    </w:p>
    <w:p w:rsidR="00400A57" w:rsidRPr="00A414AB" w:rsidRDefault="00400A57" w:rsidP="00A414AB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400A57" w:rsidRPr="00A414AB" w:rsidRDefault="00400A57" w:rsidP="00A414AB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A414AB">
        <w:rPr>
          <w:rFonts w:ascii="Times New Roman" w:hAnsi="Times New Roman"/>
          <w:sz w:val="24"/>
          <w:szCs w:val="24"/>
        </w:rPr>
        <w:t>« О  зачислении в списки».</w:t>
      </w:r>
    </w:p>
    <w:p w:rsidR="00400A57" w:rsidRPr="00BA5ABA" w:rsidRDefault="00400A57" w:rsidP="00F33E15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400A57" w:rsidRPr="00004FA1" w:rsidRDefault="00400A57" w:rsidP="00F33E15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400A57" w:rsidRDefault="00400A57" w:rsidP="00F33E15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400A57" w:rsidRPr="00004FA1" w:rsidRDefault="00400A57" w:rsidP="00F33E15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400A57" w:rsidRPr="00A414AB" w:rsidRDefault="00400A57" w:rsidP="00F33E15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A414AB">
        <w:rPr>
          <w:rFonts w:ascii="Times New Roman" w:hAnsi="Times New Roman"/>
          <w:sz w:val="24"/>
          <w:szCs w:val="24"/>
        </w:rPr>
        <w:t>ПРИКАЗЫВАЮ:</w:t>
      </w:r>
    </w:p>
    <w:p w:rsidR="00400A57" w:rsidRDefault="00400A57" w:rsidP="00F33E15"/>
    <w:p w:rsidR="00400A57" w:rsidRPr="006A47EA" w:rsidRDefault="00400A57" w:rsidP="00F33E15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6A47EA">
        <w:rPr>
          <w:rFonts w:ascii="Times New Roman" w:hAnsi="Times New Roman"/>
          <w:sz w:val="24"/>
          <w:szCs w:val="24"/>
        </w:rPr>
        <w:t>Зачислить</w:t>
      </w:r>
      <w:r>
        <w:rPr>
          <w:rFonts w:ascii="Times New Roman" w:hAnsi="Times New Roman"/>
          <w:sz w:val="24"/>
          <w:szCs w:val="24"/>
        </w:rPr>
        <w:t xml:space="preserve"> с 17.0</w:t>
      </w:r>
      <w:r w:rsidRPr="00BA5ABA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.2016 года </w:t>
      </w:r>
      <w:r w:rsidRPr="006A47EA">
        <w:rPr>
          <w:rFonts w:ascii="Times New Roman" w:hAnsi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8"/>
        <w:gridCol w:w="1083"/>
        <w:gridCol w:w="2788"/>
        <w:gridCol w:w="1031"/>
        <w:gridCol w:w="4211"/>
      </w:tblGrid>
      <w:tr w:rsidR="00400A57" w:rsidRPr="009E788B" w:rsidTr="009E788B">
        <w:trPr>
          <w:trHeight w:val="521"/>
        </w:trPr>
        <w:tc>
          <w:tcPr>
            <w:tcW w:w="458" w:type="dxa"/>
            <w:vAlign w:val="center"/>
          </w:tcPr>
          <w:p w:rsidR="00400A57" w:rsidRPr="009E788B" w:rsidRDefault="00400A57" w:rsidP="009E78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788B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400A57" w:rsidRPr="009E788B" w:rsidRDefault="00400A57" w:rsidP="009E78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788B">
              <w:rPr>
                <w:rFonts w:ascii="Times New Roman" w:hAnsi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400A57" w:rsidRPr="009E788B" w:rsidRDefault="00400A57" w:rsidP="009E78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788B">
              <w:rPr>
                <w:rFonts w:ascii="Times New Roman" w:hAnsi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400A57" w:rsidRPr="009E788B" w:rsidRDefault="00400A57" w:rsidP="009E78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788B">
              <w:rPr>
                <w:rFonts w:ascii="Times New Roman" w:hAnsi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400A57" w:rsidRPr="009E788B" w:rsidRDefault="00400A57" w:rsidP="009E78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788B">
              <w:rPr>
                <w:rFonts w:ascii="Times New Roman" w:hAnsi="Times New Roman"/>
                <w:b/>
                <w:sz w:val="24"/>
                <w:szCs w:val="24"/>
              </w:rPr>
              <w:t>Основание</w:t>
            </w:r>
          </w:p>
        </w:tc>
      </w:tr>
      <w:tr w:rsidR="00400A57" w:rsidRPr="009E788B" w:rsidTr="009E788B">
        <w:tc>
          <w:tcPr>
            <w:tcW w:w="458" w:type="dxa"/>
          </w:tcPr>
          <w:p w:rsidR="00400A57" w:rsidRPr="009E788B" w:rsidRDefault="00400A57" w:rsidP="009E7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8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400A57" w:rsidRPr="009E788B" w:rsidRDefault="00400A57" w:rsidP="009E78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88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88" w:type="dxa"/>
          </w:tcPr>
          <w:p w:rsidR="00400A57" w:rsidRPr="009E788B" w:rsidRDefault="00400A57" w:rsidP="009E7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88B">
              <w:rPr>
                <w:rFonts w:ascii="Times New Roman" w:hAnsi="Times New Roman"/>
                <w:sz w:val="24"/>
                <w:szCs w:val="24"/>
              </w:rPr>
              <w:t>Маскин Владимир</w:t>
            </w:r>
          </w:p>
        </w:tc>
        <w:tc>
          <w:tcPr>
            <w:tcW w:w="1031" w:type="dxa"/>
          </w:tcPr>
          <w:p w:rsidR="00400A57" w:rsidRPr="009E788B" w:rsidRDefault="00400A57" w:rsidP="009E7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9E788B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400A57" w:rsidRPr="009E788B" w:rsidRDefault="00400A57" w:rsidP="009E7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00A57" w:rsidRPr="006A47EA" w:rsidRDefault="00400A57" w:rsidP="00F33E15">
      <w:pPr>
        <w:rPr>
          <w:rFonts w:ascii="Times New Roman" w:hAnsi="Times New Roman"/>
          <w:sz w:val="24"/>
          <w:szCs w:val="24"/>
        </w:rPr>
      </w:pPr>
    </w:p>
    <w:p w:rsidR="00400A57" w:rsidRDefault="00400A57" w:rsidP="00F33E15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400A57" w:rsidRPr="006A47EA" w:rsidRDefault="00400A57" w:rsidP="00F33E15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6A47EA">
        <w:rPr>
          <w:rFonts w:ascii="Times New Roman" w:hAnsi="Times New Roman"/>
          <w:sz w:val="24"/>
          <w:szCs w:val="24"/>
        </w:rPr>
        <w:t>Контроль исполнения приказа оставляю за собой.</w:t>
      </w:r>
    </w:p>
    <w:p w:rsidR="00400A57" w:rsidRPr="00A414AB" w:rsidRDefault="00400A57" w:rsidP="00A414AB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400A57" w:rsidRPr="00A414AB" w:rsidRDefault="00400A57" w:rsidP="00A414AB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400A57" w:rsidRPr="00A414AB" w:rsidRDefault="00400A57" w:rsidP="00A414AB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400A57" w:rsidRPr="00A414AB" w:rsidRDefault="00400A57" w:rsidP="00A414AB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400A57" w:rsidRPr="00A414AB" w:rsidRDefault="00400A57" w:rsidP="00A414AB">
      <w:pPr>
        <w:spacing w:after="0" w:line="240" w:lineRule="atLeast"/>
        <w:rPr>
          <w:sz w:val="28"/>
          <w:szCs w:val="28"/>
          <w:u w:val="single"/>
        </w:rPr>
      </w:pPr>
      <w:r w:rsidRPr="00A414AB">
        <w:rPr>
          <w:rFonts w:ascii="Times New Roman" w:hAnsi="Times New Roman"/>
          <w:sz w:val="28"/>
          <w:szCs w:val="28"/>
        </w:rPr>
        <w:t>Заведующая МАДОУ</w:t>
      </w:r>
      <w:r w:rsidRPr="00A414AB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</w:t>
      </w:r>
      <w:r w:rsidRPr="00A414AB">
        <w:rPr>
          <w:sz w:val="28"/>
          <w:szCs w:val="28"/>
        </w:rPr>
        <w:t xml:space="preserve">   ____________           </w:t>
      </w:r>
      <w:r w:rsidRPr="00A414AB">
        <w:rPr>
          <w:rFonts w:ascii="Georgia" w:hAnsi="Georgia"/>
          <w:sz w:val="28"/>
          <w:szCs w:val="28"/>
          <w:u w:val="single"/>
        </w:rPr>
        <w:t>__Патрушева Е.А.__</w:t>
      </w:r>
    </w:p>
    <w:p w:rsidR="00400A57" w:rsidRPr="00A414AB" w:rsidRDefault="00400A57" w:rsidP="00A414AB">
      <w:pPr>
        <w:spacing w:after="0" w:line="240" w:lineRule="atLeast"/>
        <w:rPr>
          <w:rFonts w:ascii="Times New Roman" w:hAnsi="Times New Roman"/>
          <w:sz w:val="28"/>
          <w:szCs w:val="28"/>
          <w:vertAlign w:val="superscript"/>
        </w:rPr>
      </w:pPr>
      <w:r w:rsidRPr="00A414AB">
        <w:rPr>
          <w:rFonts w:ascii="Times New Roman" w:hAnsi="Times New Roman"/>
          <w:sz w:val="28"/>
          <w:szCs w:val="28"/>
        </w:rPr>
        <w:t>детский сад № 6:</w:t>
      </w:r>
      <w:r w:rsidRPr="00A414AB">
        <w:rPr>
          <w:sz w:val="28"/>
          <w:szCs w:val="28"/>
        </w:rPr>
        <w:tab/>
      </w:r>
      <w:r w:rsidRPr="00A414AB">
        <w:rPr>
          <w:rFonts w:ascii="Times New Roman" w:hAnsi="Times New Roman"/>
          <w:sz w:val="28"/>
          <w:szCs w:val="28"/>
          <w:vertAlign w:val="superscript"/>
        </w:rPr>
        <w:t>(подпись)</w:t>
      </w:r>
      <w:r w:rsidRPr="00A414AB">
        <w:rPr>
          <w:sz w:val="28"/>
          <w:szCs w:val="28"/>
          <w:vertAlign w:val="superscript"/>
        </w:rPr>
        <w:tab/>
      </w:r>
      <w:r w:rsidRPr="00A414AB">
        <w:rPr>
          <w:sz w:val="28"/>
          <w:szCs w:val="28"/>
          <w:vertAlign w:val="superscript"/>
        </w:rPr>
        <w:tab/>
      </w:r>
      <w:r w:rsidRPr="00A414AB">
        <w:rPr>
          <w:rFonts w:ascii="Times New Roman" w:hAnsi="Times New Roman"/>
          <w:sz w:val="28"/>
          <w:szCs w:val="28"/>
          <w:vertAlign w:val="superscript"/>
        </w:rPr>
        <w:t xml:space="preserve"> (расшифровка подписи)</w:t>
      </w:r>
    </w:p>
    <w:p w:rsidR="00400A57" w:rsidRDefault="00400A57"/>
    <w:p w:rsidR="00400A57" w:rsidRPr="006A757B" w:rsidRDefault="00400A57"/>
    <w:sectPr w:rsidR="00400A57" w:rsidRPr="006A757B" w:rsidSect="00720A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010E"/>
    <w:rsid w:val="00004FA1"/>
    <w:rsid w:val="000626E2"/>
    <w:rsid w:val="000C2A2E"/>
    <w:rsid w:val="0010010E"/>
    <w:rsid w:val="00181F33"/>
    <w:rsid w:val="00243F54"/>
    <w:rsid w:val="00400A57"/>
    <w:rsid w:val="00542F2D"/>
    <w:rsid w:val="00656EF8"/>
    <w:rsid w:val="006A47EA"/>
    <w:rsid w:val="006A757B"/>
    <w:rsid w:val="007139E8"/>
    <w:rsid w:val="00720AE5"/>
    <w:rsid w:val="00811AED"/>
    <w:rsid w:val="008D5E6E"/>
    <w:rsid w:val="009A4329"/>
    <w:rsid w:val="009E0398"/>
    <w:rsid w:val="009E788B"/>
    <w:rsid w:val="00A414AB"/>
    <w:rsid w:val="00B27CAC"/>
    <w:rsid w:val="00B4644C"/>
    <w:rsid w:val="00B67E11"/>
    <w:rsid w:val="00BA5ABA"/>
    <w:rsid w:val="00D669D3"/>
    <w:rsid w:val="00F33E15"/>
    <w:rsid w:val="00F60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AE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A757B"/>
    <w:pPr>
      <w:ind w:left="720"/>
      <w:contextualSpacing/>
    </w:pPr>
  </w:style>
  <w:style w:type="table" w:styleId="TableGrid">
    <w:name w:val="Table Grid"/>
    <w:basedOn w:val="TableNormal"/>
    <w:uiPriority w:val="99"/>
    <w:rsid w:val="00F33E1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260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0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0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0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0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0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0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0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0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74</TotalTime>
  <Pages>1</Pages>
  <Words>151</Words>
  <Characters>864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Hom</cp:lastModifiedBy>
  <cp:revision>14</cp:revision>
  <cp:lastPrinted>2016-03-02T09:10:00Z</cp:lastPrinted>
  <dcterms:created xsi:type="dcterms:W3CDTF">2016-02-03T20:15:00Z</dcterms:created>
  <dcterms:modified xsi:type="dcterms:W3CDTF">2016-03-02T09:10:00Z</dcterms:modified>
</cp:coreProperties>
</file>